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AFA4794" w14:textId="77777777" w:rsidR="00E977B2" w:rsidRPr="009339CD" w:rsidRDefault="00364E40" w:rsidP="009B4572">
      <w:pPr>
        <w:pStyle w:val="Paragraphstyle"/>
        <w:spacing w:before="0" w:after="240"/>
        <w:rPr>
          <w:rFonts w:ascii="Roboto Light" w:hAnsi="Roboto Light"/>
          <w:color w:val="FF0000"/>
        </w:rPr>
      </w:pPr>
      <w:r w:rsidRPr="009339CD">
        <w:rPr>
          <w:rFonts w:ascii="Roboto Light" w:hAnsi="Roboto Light"/>
          <w:color w:val="0D0C31"/>
        </w:rPr>
        <w:t>10</w:t>
      </w:r>
      <w:r w:rsidR="00E977B2" w:rsidRPr="009339CD">
        <w:rPr>
          <w:rFonts w:ascii="Roboto Light" w:hAnsi="Roboto Light"/>
          <w:color w:val="0D0C31"/>
        </w:rPr>
        <w:t xml:space="preserve"> J</w:t>
      </w:r>
      <w:r w:rsidRPr="009339CD">
        <w:rPr>
          <w:rFonts w:ascii="Roboto Light" w:hAnsi="Roboto Light"/>
          <w:color w:val="0D0C31"/>
        </w:rPr>
        <w:t>ul</w:t>
      </w:r>
      <w:r w:rsidR="00E977B2" w:rsidRPr="009339CD">
        <w:rPr>
          <w:rFonts w:ascii="Roboto Light" w:hAnsi="Roboto Light"/>
          <w:color w:val="0D0C31"/>
        </w:rPr>
        <w:t>y 2024</w:t>
      </w:r>
    </w:p>
    <w:p w14:paraId="5E98CAD0" w14:textId="77777777" w:rsidR="008A41F1" w:rsidRPr="009339CD" w:rsidRDefault="008A41F1" w:rsidP="009B4572">
      <w:pPr>
        <w:pStyle w:val="Paragraphstyle"/>
        <w:spacing w:before="0" w:after="240"/>
        <w:rPr>
          <w:rFonts w:ascii="Roboto Light" w:hAnsi="Roboto Light"/>
          <w:color w:val="0D0C31"/>
        </w:rPr>
      </w:pPr>
      <w:r w:rsidRPr="009339CD">
        <w:rPr>
          <w:rFonts w:ascii="Roboto Light" w:hAnsi="Roboto Light"/>
          <w:color w:val="0D0C31"/>
        </w:rPr>
        <w:t xml:space="preserve">Dear sir or madam, </w:t>
      </w:r>
    </w:p>
    <w:p w14:paraId="26A9636F" w14:textId="77777777" w:rsidR="008A41F1" w:rsidRPr="009339CD" w:rsidRDefault="008A41F1" w:rsidP="009B4572">
      <w:pPr>
        <w:pStyle w:val="Paragraphstyle"/>
        <w:spacing w:before="0" w:after="240"/>
        <w:rPr>
          <w:rFonts w:ascii="Roboto Light" w:hAnsi="Roboto Light"/>
          <w:color w:val="0D0C31"/>
        </w:rPr>
      </w:pPr>
      <w:r w:rsidRPr="009339CD">
        <w:rPr>
          <w:rFonts w:ascii="Roboto Light" w:hAnsi="Roboto Light"/>
          <w:color w:val="0D0C31"/>
        </w:rPr>
        <w:t>Lorem ipsum dolor sit amet, consectetur adipiscing elit, sed do eiusmod tempor incididunt ut labore et dolore magna aliqua. Nunc sed blandit libero volutpat sed. Pretium fusce id velit ut tortor. Luctus venenatis lectus magna fringilla urna porttitor rhoncus dolor. Ipsum consequat nisl vel pretium lectus. Tincidunt nunc pulvinar sapien et. Nunc lobortis mattis aliquam faucibus purus. At auctor urna nunc id. Elit eget gravida cum sociis. Netus et malesuada fames ac turpis. Consectetur lorem donec massa sapien faucibus et. Ac orci phasellus egestas tellus rutrum tellus pellentesque eu. Nulla aliquet enim tortor at auctor. Ut tellus elementum sagittis vitae et leo duis. Vulputate dignissim suspendisse in est ante in nibh. Sit amet mauris commodo quis. Gravida arcu ac tortor dignissim.</w:t>
      </w:r>
    </w:p>
    <w:p w14:paraId="4B5852F2" w14:textId="77777777" w:rsidR="008A41F1" w:rsidRPr="009339CD" w:rsidRDefault="008A41F1" w:rsidP="009B4572">
      <w:pPr>
        <w:pStyle w:val="Paragraphstyle"/>
        <w:spacing w:before="0" w:after="240"/>
        <w:rPr>
          <w:rFonts w:ascii="Roboto Light" w:hAnsi="Roboto Light"/>
          <w:color w:val="0D0C31"/>
        </w:rPr>
      </w:pPr>
      <w:r w:rsidRPr="009339CD">
        <w:rPr>
          <w:rFonts w:ascii="Roboto Light" w:hAnsi="Roboto Light"/>
          <w:color w:val="0D0C31"/>
        </w:rPr>
        <w:t>Ante in nibh mauris cursus. Donec et odio pellentesque diam volutpat. Nunc sed id semper risus in hendrerit gravida rutrum quisque. Convallis a cras semper auctor neque vitae. Posuere sollicitudin aliquam ultrices sagittis orci a scelerisque. Vel fringilla est ullamcorper eget. Mi ipsum faucibus vitae aliquet nec. Porttitor massa id neque aliquam vestibulum morbi blandit. Urna nunc id cursus metus aliquam eleifend mi in. Sed faucibus turpis in eu mi bibendum. Pharetra pharetra massa massa ultricies mi. Mus mauris vitae ultricies leo integer malesuada. Sed ullamcorper morbi tincidunt ornare massa eget egestas purus. Sed vulputate odio ut enim. Ultricies lacus sed turpis tincidunt id aliquet risus feugiat.</w:t>
      </w:r>
    </w:p>
    <w:p w14:paraId="1672DB8B" w14:textId="77777777" w:rsidR="008A41F1" w:rsidRPr="009339CD" w:rsidRDefault="008A41F1" w:rsidP="009B4572">
      <w:pPr>
        <w:pStyle w:val="Paragraphstyle"/>
        <w:spacing w:before="0" w:after="240"/>
        <w:rPr>
          <w:rFonts w:ascii="Roboto Light" w:hAnsi="Roboto Light"/>
          <w:color w:val="0D0C31"/>
        </w:rPr>
      </w:pPr>
      <w:r w:rsidRPr="009339CD">
        <w:rPr>
          <w:rFonts w:ascii="Roboto Light" w:hAnsi="Roboto Light"/>
          <w:color w:val="0D0C31"/>
        </w:rPr>
        <w:t xml:space="preserve">Suspendisse interdum consectetur libero id faucibus. Rhoncus mattis rhoncus urna neque viverra. Tincidunt arcu non sodales neque sodales ut. Quis vel eros donec ac odio tempor orci dapibus ultrices. Elementum nibh tellus molestie nunc non. Nibh mauris cursus mattis molestie a iaculis. Tortor id aliquet lectus proin nibh nisl condimentum. Pellentesque habitant morbi tristique senectus et netus et </w:t>
      </w:r>
    </w:p>
    <w:p w14:paraId="4F5D1DDD" w14:textId="77777777" w:rsidR="008A41F1" w:rsidRPr="009339CD" w:rsidRDefault="008A41F1" w:rsidP="009B4572">
      <w:pPr>
        <w:spacing w:after="240"/>
        <w:rPr>
          <w:rFonts w:ascii="Roboto Light" w:hAnsi="Roboto Light"/>
          <w:color w:val="0D0C31"/>
        </w:rPr>
      </w:pPr>
      <w:r w:rsidRPr="009339CD">
        <w:rPr>
          <w:rFonts w:ascii="Roboto Light" w:hAnsi="Roboto Light"/>
          <w:color w:val="0D0C31"/>
        </w:rPr>
        <w:t xml:space="preserve">Sincerely, </w:t>
      </w:r>
    </w:p>
    <w:p w14:paraId="424F943B" w14:textId="77777777" w:rsidR="008A41F1" w:rsidRPr="009339CD" w:rsidRDefault="008A41F1" w:rsidP="009B4572">
      <w:pPr>
        <w:rPr>
          <w:rFonts w:ascii="Roboto Light" w:hAnsi="Roboto Light"/>
          <w:color w:val="0D0C31"/>
        </w:rPr>
      </w:pPr>
    </w:p>
    <w:p w14:paraId="01F67953" w14:textId="77777777" w:rsidR="008A41F1" w:rsidRPr="009339CD" w:rsidRDefault="008A41F1" w:rsidP="009B4572">
      <w:pPr>
        <w:rPr>
          <w:rFonts w:ascii="Roboto Light" w:hAnsi="Roboto Light"/>
          <w:color w:val="0D0C31"/>
        </w:rPr>
      </w:pPr>
    </w:p>
    <w:p w14:paraId="6799091E" w14:textId="77777777" w:rsidR="008A41F1" w:rsidRPr="009339CD" w:rsidRDefault="00C5201A" w:rsidP="009B4572">
      <w:pPr>
        <w:rPr>
          <w:rFonts w:ascii="Roboto Light" w:hAnsi="Roboto Light"/>
          <w:color w:val="0D0C31"/>
        </w:rPr>
      </w:pPr>
      <w:r w:rsidRPr="009339CD">
        <w:rPr>
          <w:rFonts w:ascii="Roboto Light" w:hAnsi="Roboto Light"/>
          <w:color w:val="0D0C31"/>
        </w:rPr>
        <w:t>Name</w:t>
      </w:r>
    </w:p>
    <w:p w14:paraId="74FFA4EE" w14:textId="77777777" w:rsidR="008A41F1" w:rsidRPr="009339CD" w:rsidRDefault="00C5201A" w:rsidP="009B4572">
      <w:pPr>
        <w:rPr>
          <w:rFonts w:ascii="Roboto Light" w:hAnsi="Roboto Light"/>
          <w:color w:val="0D0C31"/>
        </w:rPr>
      </w:pPr>
      <w:r w:rsidRPr="009339CD">
        <w:rPr>
          <w:rFonts w:ascii="Roboto Light" w:hAnsi="Roboto Light"/>
          <w:color w:val="0D0C31"/>
        </w:rPr>
        <w:t>Title</w:t>
      </w:r>
    </w:p>
    <w:sectPr w:rsidR="008A41F1" w:rsidRPr="009339CD" w:rsidSect="00BE3A86">
      <w:headerReference w:type="default" r:id="rId7"/>
      <w:footerReference w:type="default" r:id="rId8"/>
      <w:pgSz w:w="11900" w:h="16840"/>
      <w:pgMar w:top="2880" w:right="1800" w:bottom="1440" w:left="1800" w:header="288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5680BD" w14:textId="77777777" w:rsidR="00913515" w:rsidRDefault="00913515" w:rsidP="009B4572">
      <w:r>
        <w:separator/>
      </w:r>
    </w:p>
  </w:endnote>
  <w:endnote w:type="continuationSeparator" w:id="0">
    <w:p w14:paraId="1582BF98" w14:textId="77777777" w:rsidR="00913515" w:rsidRDefault="00913515" w:rsidP="009B45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entury Gothic">
    <w:panose1 w:val="020B0502020202020204"/>
    <w:charset w:val="00"/>
    <w:family w:val="swiss"/>
    <w:pitch w:val="variable"/>
    <w:sig w:usb0="00000287" w:usb1="00000000" w:usb2="00000000" w:usb3="00000000" w:csb0="0000009F" w:csb1="00000000"/>
  </w:font>
  <w:font w:name="Meiryo">
    <w:panose1 w:val="020B0604030504040204"/>
    <w:charset w:val="80"/>
    <w:family w:val="swiss"/>
    <w:pitch w:val="variable"/>
    <w:sig w:usb0="E00002FF" w:usb1="6AC7FFFF"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Gill Sans">
    <w:panose1 w:val="020B0502020104020203"/>
    <w:charset w:val="B1"/>
    <w:family w:val="swiss"/>
    <w:pitch w:val="variable"/>
    <w:sig w:usb0="80000A67" w:usb1="00000000" w:usb2="00000000" w:usb3="00000000" w:csb0="000001F7" w:csb1="00000000"/>
  </w:font>
  <w:font w:name="Lucida Grande">
    <w:panose1 w:val="020B0600040502020204"/>
    <w:charset w:val="00"/>
    <w:family w:val="swiss"/>
    <w:pitch w:val="variable"/>
    <w:sig w:usb0="E1000AEF" w:usb1="5000A1FF" w:usb2="00000000" w:usb3="00000000" w:csb0="000001BF" w:csb1="00000000"/>
  </w:font>
  <w:font w:name="Roboto Light">
    <w:panose1 w:val="02000000000000000000"/>
    <w:charset w:val="00"/>
    <w:family w:val="auto"/>
    <w:pitch w:val="variable"/>
    <w:sig w:usb0="E00002FF" w:usb1="5000205B" w:usb2="00000020" w:usb3="00000000" w:csb0="0000019F" w:csb1="00000000"/>
  </w:font>
  <w:font w:name="Roboto Medium">
    <w:panose1 w:val="02000000000000000000"/>
    <w:charset w:val="00"/>
    <w:family w:val="auto"/>
    <w:pitch w:val="variable"/>
    <w:sig w:usb0="E00002FF" w:usb1="5000205B" w:usb2="0000002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AC1C21" w14:textId="77777777" w:rsidR="00AF0493" w:rsidRPr="00AF0493" w:rsidRDefault="009339CD" w:rsidP="00AF0493">
    <w:pPr>
      <w:pStyle w:val="Footer"/>
      <w:ind w:left="-1152"/>
      <w:rPr>
        <w:b/>
        <w:bCs/>
        <w:color w:val="3238CC"/>
        <w:sz w:val="20"/>
        <w:szCs w:val="20"/>
      </w:rPr>
    </w:pPr>
    <w:r>
      <w:rPr>
        <w:b/>
        <w:bCs/>
        <w:noProof/>
        <w:color w:val="3238CC"/>
        <w:sz w:val="20"/>
        <w:szCs w:val="20"/>
      </w:rPr>
      <mc:AlternateContent>
        <mc:Choice Requires="wps">
          <w:drawing>
            <wp:anchor distT="0" distB="0" distL="114300" distR="114300" simplePos="0" relativeHeight="251660288" behindDoc="0" locked="0" layoutInCell="1" allowOverlap="1" wp14:anchorId="38CAC9A4" wp14:editId="56A671BE">
              <wp:simplePos x="0" y="0"/>
              <wp:positionH relativeFrom="column">
                <wp:posOffset>-549275</wp:posOffset>
              </wp:positionH>
              <wp:positionV relativeFrom="paragraph">
                <wp:posOffset>25107</wp:posOffset>
              </wp:positionV>
              <wp:extent cx="1750060" cy="296985"/>
              <wp:effectExtent l="0" t="0" r="0" b="0"/>
              <wp:wrapNone/>
              <wp:docPr id="1597753721" name="Text Box 3"/>
              <wp:cNvGraphicFramePr/>
              <a:graphic xmlns:a="http://schemas.openxmlformats.org/drawingml/2006/main">
                <a:graphicData uri="http://schemas.microsoft.com/office/word/2010/wordprocessingShape">
                  <wps:wsp>
                    <wps:cNvSpPr txBox="1"/>
                    <wps:spPr>
                      <a:xfrm>
                        <a:off x="0" y="0"/>
                        <a:ext cx="1750060" cy="296985"/>
                      </a:xfrm>
                      <a:prstGeom prst="rect">
                        <a:avLst/>
                      </a:prstGeom>
                      <a:solidFill>
                        <a:schemeClr val="lt1">
                          <a:alpha val="0"/>
                        </a:schemeClr>
                      </a:solidFill>
                      <a:ln w="6350">
                        <a:noFill/>
                      </a:ln>
                    </wps:spPr>
                    <wps:txbx>
                      <w:txbxContent>
                        <w:p w14:paraId="4A6665B5" w14:textId="77777777" w:rsidR="009339CD" w:rsidRPr="009339CD" w:rsidRDefault="009339CD">
                          <w:pPr>
                            <w:rPr>
                              <w:rFonts w:ascii="Roboto Medium" w:hAnsi="Roboto Medium"/>
                            </w:rPr>
                          </w:pPr>
                          <w:r w:rsidRPr="009339CD">
                            <w:rPr>
                              <w:rFonts w:ascii="Roboto Medium" w:hAnsi="Roboto Medium"/>
                            </w:rPr>
                            <w:t>eonetwork.org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38CAC9A4" id="_x0000_t202" coordsize="21600,21600" o:spt="202" path="m,l,21600r21600,l21600,xe">
              <v:stroke joinstyle="miter"/>
              <v:path gradientshapeok="t" o:connecttype="rect"/>
            </v:shapetype>
            <v:shape id="Text Box 3" o:spid="_x0000_s1026" type="#_x0000_t202" style="position:absolute;left:0;text-align:left;margin-left:-43.25pt;margin-top:2pt;width:137.8pt;height:23.4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" fillcolor="white [3201]" stroked="f" strokeweight=".5pt">
              <v:fill opacity="0"/>
              <v:textbox>
                <w:txbxContent>
                  <w:p w14:paraId="4A6665B5" w14:textId="77777777" w:rsidR="009339CD" w:rsidRPr="009339CD" w:rsidRDefault="009339CD">
                    <w:pPr>
                      <w:rPr>
                        <w:rFonts w:ascii="Roboto Medium" w:hAnsi="Roboto Medium"/>
                      </w:rPr>
                    </w:pPr>
                    <w:r w:rsidRPr="009339CD">
                      <w:rPr>
                        <w:rFonts w:ascii="Roboto Medium" w:hAnsi="Roboto Medium"/>
                      </w:rPr>
                      <w:t>eonetwork.org</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2C5F4C" w14:textId="77777777" w:rsidR="00913515" w:rsidRDefault="00913515" w:rsidP="009B4572">
      <w:r>
        <w:separator/>
      </w:r>
    </w:p>
  </w:footnote>
  <w:footnote w:type="continuationSeparator" w:id="0">
    <w:p w14:paraId="12E5C51E" w14:textId="77777777" w:rsidR="00913515" w:rsidRDefault="00913515" w:rsidP="009B45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A1EF13" w14:textId="77777777" w:rsidR="00AF0493" w:rsidRPr="00BE3A86" w:rsidRDefault="00BE3A86" w:rsidP="00BE3A86">
    <w:pPr>
      <w:pStyle w:val="Header"/>
    </w:pPr>
    <w:r>
      <w:rPr>
        <w:noProof/>
      </w:rPr>
      <w:drawing>
        <wp:anchor distT="0" distB="0" distL="114300" distR="114300" simplePos="0" relativeHeight="251658240" behindDoc="1" locked="0" layoutInCell="1" allowOverlap="1" wp14:anchorId="37161613" wp14:editId="6559958A">
          <wp:simplePos x="0" y="0"/>
          <wp:positionH relativeFrom="margin">
            <wp:posOffset>-1150026</wp:posOffset>
          </wp:positionH>
          <wp:positionV relativeFrom="margin">
            <wp:posOffset>-2000250</wp:posOffset>
          </wp:positionV>
          <wp:extent cx="7555853" cy="10698478"/>
          <wp:effectExtent l="0" t="0" r="1270" b="0"/>
          <wp:wrapNone/>
          <wp:docPr id="76665992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6659928" name="Picture 2"/>
                  <pic:cNvPicPr/>
                </pic:nvPicPr>
                <pic:blipFill>
                  <a:blip r:embed="rId1"/>
                  <a:stretch>
                    <a:fillRect/>
                  </a:stretch>
                </pic:blipFill>
                <pic:spPr>
                  <a:xfrm>
                    <a:off x="0" y="0"/>
                    <a:ext cx="7555853" cy="10698478"/>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9"/>
  <w:attachedTemplate r:id="rId1"/>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2071"/>
    <w:rsid w:val="00010264"/>
    <w:rsid w:val="000104CC"/>
    <w:rsid w:val="0009634E"/>
    <w:rsid w:val="000D7373"/>
    <w:rsid w:val="00172D91"/>
    <w:rsid w:val="00194BAC"/>
    <w:rsid w:val="001F1DCB"/>
    <w:rsid w:val="00214845"/>
    <w:rsid w:val="00231DE6"/>
    <w:rsid w:val="00233519"/>
    <w:rsid w:val="002436FA"/>
    <w:rsid w:val="00260857"/>
    <w:rsid w:val="002760FF"/>
    <w:rsid w:val="002818A7"/>
    <w:rsid w:val="00316BA7"/>
    <w:rsid w:val="00331C6F"/>
    <w:rsid w:val="0034385B"/>
    <w:rsid w:val="00364E40"/>
    <w:rsid w:val="00396423"/>
    <w:rsid w:val="003B710B"/>
    <w:rsid w:val="004132B0"/>
    <w:rsid w:val="00432071"/>
    <w:rsid w:val="00532B6E"/>
    <w:rsid w:val="005D03A7"/>
    <w:rsid w:val="00684C26"/>
    <w:rsid w:val="00704F9F"/>
    <w:rsid w:val="00710049"/>
    <w:rsid w:val="00726782"/>
    <w:rsid w:val="00747B83"/>
    <w:rsid w:val="00753B83"/>
    <w:rsid w:val="007A4F36"/>
    <w:rsid w:val="007C16CB"/>
    <w:rsid w:val="00885589"/>
    <w:rsid w:val="00897276"/>
    <w:rsid w:val="008A41F1"/>
    <w:rsid w:val="00913515"/>
    <w:rsid w:val="009237E5"/>
    <w:rsid w:val="0092652C"/>
    <w:rsid w:val="009339CD"/>
    <w:rsid w:val="00966264"/>
    <w:rsid w:val="0099519E"/>
    <w:rsid w:val="009B4572"/>
    <w:rsid w:val="009C23F6"/>
    <w:rsid w:val="00A06E09"/>
    <w:rsid w:val="00AD3795"/>
    <w:rsid w:val="00AE0F4E"/>
    <w:rsid w:val="00AF0493"/>
    <w:rsid w:val="00B16B44"/>
    <w:rsid w:val="00B4528B"/>
    <w:rsid w:val="00B83328"/>
    <w:rsid w:val="00B97748"/>
    <w:rsid w:val="00BC6C79"/>
    <w:rsid w:val="00BD69F0"/>
    <w:rsid w:val="00BE3A86"/>
    <w:rsid w:val="00C33BDC"/>
    <w:rsid w:val="00C5201A"/>
    <w:rsid w:val="00C61E1C"/>
    <w:rsid w:val="00D215A5"/>
    <w:rsid w:val="00D32E15"/>
    <w:rsid w:val="00D8378E"/>
    <w:rsid w:val="00DC5206"/>
    <w:rsid w:val="00E11CBF"/>
    <w:rsid w:val="00E4153C"/>
    <w:rsid w:val="00E54A9E"/>
    <w:rsid w:val="00E75069"/>
    <w:rsid w:val="00E977B2"/>
    <w:rsid w:val="00F27194"/>
    <w:rsid w:val="00F5148C"/>
    <w:rsid w:val="00F64411"/>
    <w:rsid w:val="00F72D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59C1BE8"/>
  <w14:defaultImageDpi w14:val="300"/>
  <w15:docId w15:val="{C100AC30-0261-594D-A6A4-6C663AC87D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4572"/>
    <w:rPr>
      <w:rFonts w:ascii="Century Gothic" w:hAnsi="Century Gothic" w:cs="Gill Sans"/>
      <w:color w:val="0C0C31"/>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53B83"/>
    <w:rPr>
      <w:rFonts w:ascii="Lucida Grande" w:hAnsi="Lucida Grande"/>
      <w:sz w:val="18"/>
      <w:szCs w:val="18"/>
    </w:rPr>
  </w:style>
  <w:style w:type="character" w:customStyle="1" w:styleId="BalloonTextChar">
    <w:name w:val="Balloon Text Char"/>
    <w:basedOn w:val="DefaultParagraphFont"/>
    <w:link w:val="BalloonText"/>
    <w:uiPriority w:val="99"/>
    <w:semiHidden/>
    <w:rsid w:val="00753B83"/>
    <w:rPr>
      <w:rFonts w:ascii="Lucida Grande" w:hAnsi="Lucida Grande"/>
      <w:sz w:val="18"/>
      <w:szCs w:val="18"/>
    </w:rPr>
  </w:style>
  <w:style w:type="paragraph" w:customStyle="1" w:styleId="Paragraphstyle">
    <w:name w:val="Paragraph style"/>
    <w:basedOn w:val="Normal"/>
    <w:qFormat/>
    <w:rsid w:val="009B4572"/>
    <w:pPr>
      <w:spacing w:before="240"/>
    </w:pPr>
  </w:style>
  <w:style w:type="paragraph" w:styleId="Date">
    <w:name w:val="Date"/>
    <w:basedOn w:val="Normal"/>
    <w:next w:val="Normal"/>
    <w:link w:val="DateChar"/>
    <w:uiPriority w:val="99"/>
    <w:semiHidden/>
    <w:unhideWhenUsed/>
    <w:rsid w:val="009B4572"/>
  </w:style>
  <w:style w:type="paragraph" w:styleId="Footer">
    <w:name w:val="footer"/>
    <w:basedOn w:val="Normal"/>
    <w:link w:val="FooterChar"/>
    <w:uiPriority w:val="99"/>
    <w:unhideWhenUsed/>
    <w:rsid w:val="00AD3795"/>
    <w:pPr>
      <w:tabs>
        <w:tab w:val="center" w:pos="4320"/>
        <w:tab w:val="right" w:pos="8640"/>
      </w:tabs>
    </w:pPr>
  </w:style>
  <w:style w:type="character" w:customStyle="1" w:styleId="FooterChar">
    <w:name w:val="Footer Char"/>
    <w:basedOn w:val="DefaultParagraphFont"/>
    <w:link w:val="Footer"/>
    <w:uiPriority w:val="99"/>
    <w:rsid w:val="00AD3795"/>
  </w:style>
  <w:style w:type="character" w:customStyle="1" w:styleId="DateChar">
    <w:name w:val="Date Char"/>
    <w:basedOn w:val="DefaultParagraphFont"/>
    <w:link w:val="Date"/>
    <w:uiPriority w:val="99"/>
    <w:semiHidden/>
    <w:rsid w:val="009B4572"/>
    <w:rPr>
      <w:rFonts w:ascii="Century Gothic" w:hAnsi="Century Gothic" w:cs="Gill Sans"/>
      <w:color w:val="0C0C31"/>
      <w:sz w:val="22"/>
      <w:szCs w:val="22"/>
    </w:rPr>
  </w:style>
  <w:style w:type="paragraph" w:styleId="Header">
    <w:name w:val="header"/>
    <w:basedOn w:val="Normal"/>
    <w:link w:val="HeaderChar"/>
    <w:uiPriority w:val="99"/>
    <w:unhideWhenUsed/>
    <w:rsid w:val="00F27194"/>
    <w:pPr>
      <w:tabs>
        <w:tab w:val="center" w:pos="4680"/>
        <w:tab w:val="right" w:pos="9360"/>
      </w:tabs>
    </w:pPr>
  </w:style>
  <w:style w:type="character" w:customStyle="1" w:styleId="HeaderChar">
    <w:name w:val="Header Char"/>
    <w:basedOn w:val="DefaultParagraphFont"/>
    <w:link w:val="Header"/>
    <w:uiPriority w:val="99"/>
    <w:rsid w:val="00F27194"/>
    <w:rPr>
      <w:rFonts w:ascii="Century Gothic" w:hAnsi="Century Gothic" w:cs="Gill Sans"/>
      <w:color w:val="0C0C31"/>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37524082">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Users/thevibbert/Library/CloudStorage/Dropbox/_EO/7872_Brand%20Refresh_Phase%202/Updated%20Brand%20Booster%20Assets/7827D_EO%20Letterhead_A4_Light.dotx" TargetMode="External"/></Relationships>
</file>

<file path=word/theme/theme1.xml><?xml version="1.0" encoding="utf-8"?>
<a:theme xmlns:a="http://schemas.openxmlformats.org/drawingml/2006/main" name="Office Theme">
  <a:themeElements>
    <a:clrScheme name="EO Brand 2024">
      <a:dk1>
        <a:sysClr val="windowText" lastClr="000000"/>
      </a:dk1>
      <a:lt1>
        <a:sysClr val="window" lastClr="FFFFFF"/>
      </a:lt1>
      <a:dk2>
        <a:srgbClr val="33388F"/>
      </a:dk2>
      <a:lt2>
        <a:srgbClr val="99A1FF"/>
      </a:lt2>
      <a:accent1>
        <a:srgbClr val="5258E2"/>
      </a:accent1>
      <a:accent2>
        <a:srgbClr val="EDBE0D"/>
      </a:accent2>
      <a:accent3>
        <a:srgbClr val="04948D"/>
      </a:accent3>
      <a:accent4>
        <a:srgbClr val="0F9ED5"/>
      </a:accent4>
      <a:accent5>
        <a:srgbClr val="D53462"/>
      </a:accent5>
      <a:accent6>
        <a:srgbClr val="FF674F"/>
      </a:accent6>
      <a:hlink>
        <a:srgbClr val="5258E2"/>
      </a:hlink>
      <a:folHlink>
        <a:srgbClr val="99A1FF"/>
      </a:folHlink>
    </a:clrScheme>
    <a:fontScheme name="Century Gothic">
      <a:majorFont>
        <a:latin typeface="Century Gothic" panose="020F0302020204030204"/>
        <a:ea typeface=""/>
        <a:cs typeface=""/>
        <a:font script="Jpan" typeface="メイリオ"/>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Gothic" panose="020F03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9E53A2-C654-C245-B675-53A48E678A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7827D_EO Letterhead_A4_Light.dotx</Template>
  <TotalTime>0</TotalTime>
  <Pages>1</Pages>
  <Words>293</Words>
  <Characters>1672</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Manager/>
  <Company>Entrepreneurs' Organization</Company>
  <LinksUpToDate>false</LinksUpToDate>
  <CharactersWithSpaces>1962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 Vibbert</dc:creator>
  <cp:keywords/>
  <dc:description/>
  <cp:lastModifiedBy>Ian Vibbert</cp:lastModifiedBy>
  <cp:revision>1</cp:revision>
  <cp:lastPrinted>2020-07-17T01:43:00Z</cp:lastPrinted>
  <dcterms:created xsi:type="dcterms:W3CDTF">2025-01-06T17:59:00Z</dcterms:created>
  <dcterms:modified xsi:type="dcterms:W3CDTF">2025-01-06T17:59:00Z</dcterms:modified>
  <cp:category/>
</cp:coreProperties>
</file>